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C7" w:rsidRPr="00DB72EF" w:rsidRDefault="00A155C7" w:rsidP="00DB72EF">
      <w:pPr>
        <w:ind w:left="6372"/>
        <w:jc w:val="both"/>
      </w:pPr>
      <w:r w:rsidRPr="00DB72EF">
        <w:t>Załącznik nr 4 do SWZ</w:t>
      </w:r>
    </w:p>
    <w:p w:rsidR="00A155C7" w:rsidRPr="00DB72EF" w:rsidRDefault="00A155C7">
      <w:pPr>
        <w:rPr>
          <w:b/>
          <w:i/>
        </w:rPr>
      </w:pPr>
    </w:p>
    <w:p w:rsidR="00A155C7" w:rsidRPr="00DB72EF" w:rsidRDefault="00A155C7">
      <w:pPr>
        <w:ind w:right="5954"/>
      </w:pPr>
      <w:r>
        <w:t>………………………………</w:t>
      </w:r>
    </w:p>
    <w:p w:rsidR="00A155C7" w:rsidRPr="00DB72EF" w:rsidRDefault="00A155C7">
      <w:pPr>
        <w:ind w:right="5954"/>
      </w:pPr>
      <w:r>
        <w:t>………………………………</w:t>
      </w:r>
    </w:p>
    <w:p w:rsidR="00A155C7" w:rsidRPr="00DB72EF" w:rsidRDefault="00A155C7">
      <w:pPr>
        <w:ind w:right="5954"/>
      </w:pPr>
      <w:r>
        <w:t>………………………………</w:t>
      </w:r>
    </w:p>
    <w:p w:rsidR="00A155C7" w:rsidRPr="00DB72EF" w:rsidRDefault="00A155C7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A155C7" w:rsidRPr="00DB72EF" w:rsidRDefault="00A155C7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155C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155C7" w:rsidRPr="00DB72EF" w:rsidRDefault="00A155C7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A155C7" w:rsidRDefault="00A155C7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155C7" w:rsidRPr="00DB72EF" w:rsidRDefault="00A155C7" w:rsidP="00DB72EF">
      <w:pPr>
        <w:rPr>
          <w:i/>
        </w:rPr>
      </w:pPr>
      <w:bookmarkStart w:id="0" w:name="_GoBack"/>
      <w:bookmarkEnd w:id="0"/>
    </w:p>
    <w:p w:rsidR="00A155C7" w:rsidRPr="00DB72EF" w:rsidRDefault="00A155C7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A155C7" w:rsidRPr="00DB72EF" w:rsidRDefault="00A155C7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A155C7" w:rsidRPr="00DB72EF" w:rsidRDefault="00A155C7">
      <w:pPr>
        <w:jc w:val="both"/>
        <w:rPr>
          <w:b/>
          <w:i/>
        </w:rPr>
      </w:pPr>
    </w:p>
    <w:p w:rsidR="00A155C7" w:rsidRPr="00DB72EF" w:rsidRDefault="00A155C7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A155C7" w:rsidRPr="00DB72EF" w:rsidRDefault="00A155C7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155C7" w:rsidRPr="00DB72EF" w:rsidRDefault="00A155C7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A155C7" w:rsidRPr="00DB72EF" w:rsidRDefault="00A155C7">
      <w:pPr>
        <w:jc w:val="center"/>
        <w:rPr>
          <w:i/>
        </w:rPr>
      </w:pPr>
    </w:p>
    <w:p w:rsidR="00A155C7" w:rsidRPr="00DB72EF" w:rsidRDefault="00A155C7">
      <w:pPr>
        <w:jc w:val="center"/>
        <w:rPr>
          <w:i/>
        </w:rPr>
      </w:pPr>
    </w:p>
    <w:p w:rsidR="00A155C7" w:rsidRDefault="00A155C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A155C7" w:rsidRDefault="00A155C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A155C7" w:rsidRPr="00105DA1" w:rsidRDefault="00A155C7" w:rsidP="00105DA1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pl-PL"/>
        </w:rPr>
      </w:pPr>
      <w:r w:rsidRPr="00105DA1">
        <w:rPr>
          <w:b/>
          <w:sz w:val="28"/>
          <w:szCs w:val="28"/>
        </w:rPr>
        <w:t>„</w:t>
      </w:r>
      <w:r w:rsidRPr="00105DA1">
        <w:rPr>
          <w:b/>
          <w:sz w:val="28"/>
          <w:szCs w:val="28"/>
          <w:lang w:eastAsia="pl-PL"/>
        </w:rPr>
        <w:t>Termomodernizacja Szkoły Podstawowej w Długiem Star</w:t>
      </w:r>
      <w:r>
        <w:rPr>
          <w:b/>
          <w:sz w:val="28"/>
          <w:szCs w:val="28"/>
          <w:lang w:eastAsia="pl-PL"/>
        </w:rPr>
        <w:t>e</w:t>
      </w:r>
      <w:r w:rsidRPr="00105DA1">
        <w:rPr>
          <w:b/>
          <w:sz w:val="28"/>
          <w:szCs w:val="28"/>
          <w:lang w:eastAsia="pl-PL"/>
        </w:rPr>
        <w:t>m - wymiana pieca C.O. w kotłowni</w:t>
      </w:r>
      <w:r w:rsidRPr="00105DA1">
        <w:rPr>
          <w:b/>
          <w:sz w:val="28"/>
          <w:szCs w:val="28"/>
        </w:rPr>
        <w:t>”</w:t>
      </w:r>
    </w:p>
    <w:p w:rsidR="00A155C7" w:rsidRPr="00DB72EF" w:rsidRDefault="00A155C7">
      <w:pPr>
        <w:jc w:val="both"/>
      </w:pPr>
    </w:p>
    <w:p w:rsidR="00A155C7" w:rsidRPr="00DB72EF" w:rsidRDefault="00A155C7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A155C7" w:rsidRPr="00DB72EF" w:rsidRDefault="00A155C7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55C7" w:rsidRPr="00DB72EF" w:rsidRDefault="00A155C7">
      <w:pPr>
        <w:jc w:val="both"/>
        <w:rPr>
          <w:color w:val="000000"/>
        </w:rPr>
      </w:pPr>
    </w:p>
    <w:p w:rsidR="00A155C7" w:rsidRPr="00DB72EF" w:rsidRDefault="00A155C7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A155C7" w:rsidRPr="00DB72EF" w:rsidRDefault="00A155C7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A155C7" w:rsidRPr="00DB72EF" w:rsidRDefault="00A155C7">
      <w:pPr>
        <w:spacing w:line="360" w:lineRule="auto"/>
        <w:ind w:left="2340"/>
        <w:jc w:val="both"/>
      </w:pPr>
    </w:p>
    <w:p w:rsidR="00A155C7" w:rsidRPr="00DB72EF" w:rsidRDefault="00A155C7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155C7" w:rsidRPr="002A3B44" w:rsidRDefault="00A155C7" w:rsidP="002A3B44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A155C7" w:rsidRDefault="00A155C7" w:rsidP="002A3B44">
      <w:pPr>
        <w:jc w:val="both"/>
        <w:rPr>
          <w:i/>
          <w:iCs/>
        </w:rPr>
      </w:pPr>
      <w:r w:rsidRPr="00D46125">
        <w:rPr>
          <w:b/>
          <w:i/>
        </w:rPr>
        <w:t xml:space="preserve">     </w:t>
      </w:r>
    </w:p>
    <w:p w:rsidR="00A155C7" w:rsidRPr="00134442" w:rsidRDefault="00A155C7" w:rsidP="002A3B44">
      <w:pPr>
        <w:ind w:left="4248"/>
        <w:jc w:val="both"/>
        <w:rPr>
          <w:i/>
          <w:iCs/>
        </w:rPr>
      </w:pPr>
      <w:r>
        <w:rPr>
          <w:i/>
          <w:iCs/>
        </w:rPr>
        <w:t xml:space="preserve">                 </w:t>
      </w: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A155C7" w:rsidRPr="00A64A42" w:rsidRDefault="00A155C7" w:rsidP="002A3B44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A155C7" w:rsidRPr="00A64A42" w:rsidRDefault="00A155C7" w:rsidP="002A3B44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</w:p>
    <w:p w:rsidR="00A155C7" w:rsidRPr="00D46125" w:rsidRDefault="00A155C7" w:rsidP="002A3B44">
      <w:pPr>
        <w:tabs>
          <w:tab w:val="left" w:pos="0"/>
        </w:tabs>
        <w:rPr>
          <w:i/>
        </w:rPr>
      </w:pPr>
      <w:r>
        <w:rPr>
          <w:i/>
          <w:iCs/>
          <w:sz w:val="22"/>
          <w:szCs w:val="22"/>
        </w:rPr>
        <w:t>…………………………, dnia …………2021</w:t>
      </w:r>
      <w:r w:rsidRPr="005B0CC2">
        <w:rPr>
          <w:i/>
          <w:iCs/>
          <w:sz w:val="22"/>
          <w:szCs w:val="22"/>
        </w:rPr>
        <w:t xml:space="preserve"> roku</w:t>
      </w:r>
    </w:p>
    <w:sectPr w:rsidR="00A155C7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5C7" w:rsidRDefault="00A155C7">
      <w:r>
        <w:separator/>
      </w:r>
    </w:p>
  </w:endnote>
  <w:endnote w:type="continuationSeparator" w:id="0">
    <w:p w:rsidR="00A155C7" w:rsidRDefault="00A1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5C7" w:rsidRDefault="00A155C7">
      <w:r>
        <w:separator/>
      </w:r>
    </w:p>
  </w:footnote>
  <w:footnote w:type="continuationSeparator" w:id="0">
    <w:p w:rsidR="00A155C7" w:rsidRDefault="00A155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C7" w:rsidRDefault="00A155C7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FS.271.14.2021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0E1A"/>
    <w:rsid w:val="000264EE"/>
    <w:rsid w:val="00105DA1"/>
    <w:rsid w:val="00111837"/>
    <w:rsid w:val="00134442"/>
    <w:rsid w:val="0014606D"/>
    <w:rsid w:val="001874C7"/>
    <w:rsid w:val="00194C7F"/>
    <w:rsid w:val="001D4984"/>
    <w:rsid w:val="001E100B"/>
    <w:rsid w:val="001E6FE0"/>
    <w:rsid w:val="0021519A"/>
    <w:rsid w:val="0025432C"/>
    <w:rsid w:val="002641C7"/>
    <w:rsid w:val="002A3B44"/>
    <w:rsid w:val="002B3EDD"/>
    <w:rsid w:val="00322BE8"/>
    <w:rsid w:val="00363CE9"/>
    <w:rsid w:val="003844DC"/>
    <w:rsid w:val="003E0FF8"/>
    <w:rsid w:val="004045BB"/>
    <w:rsid w:val="004901B3"/>
    <w:rsid w:val="00501057"/>
    <w:rsid w:val="00544E5B"/>
    <w:rsid w:val="00572248"/>
    <w:rsid w:val="0058748E"/>
    <w:rsid w:val="005B0CC2"/>
    <w:rsid w:val="005D5D0E"/>
    <w:rsid w:val="0062259D"/>
    <w:rsid w:val="006B199B"/>
    <w:rsid w:val="0074453E"/>
    <w:rsid w:val="007D6E3F"/>
    <w:rsid w:val="007F6F4E"/>
    <w:rsid w:val="008E6EF9"/>
    <w:rsid w:val="008F16FD"/>
    <w:rsid w:val="00937004"/>
    <w:rsid w:val="00984210"/>
    <w:rsid w:val="00993D75"/>
    <w:rsid w:val="009C3757"/>
    <w:rsid w:val="009F6F64"/>
    <w:rsid w:val="00A155C7"/>
    <w:rsid w:val="00A64A42"/>
    <w:rsid w:val="00A66860"/>
    <w:rsid w:val="00A709C9"/>
    <w:rsid w:val="00AD7340"/>
    <w:rsid w:val="00B10CCF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E00087"/>
    <w:rsid w:val="00E04DB3"/>
    <w:rsid w:val="00E73CF3"/>
    <w:rsid w:val="00F06230"/>
    <w:rsid w:val="00F203A3"/>
    <w:rsid w:val="00F35E94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7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252</Words>
  <Characters>1517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10</cp:revision>
  <dcterms:created xsi:type="dcterms:W3CDTF">2021-04-20T12:35:00Z</dcterms:created>
  <dcterms:modified xsi:type="dcterms:W3CDTF">2021-10-28T12:18:00Z</dcterms:modified>
</cp:coreProperties>
</file>